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011BC1F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9812BC">
        <w:rPr>
          <w:b/>
          <w:color w:val="FF5200" w:themeColor="accent2"/>
          <w:sz w:val="36"/>
          <w:szCs w:val="36"/>
        </w:rPr>
        <w:t>názvem „</w:t>
      </w:r>
      <w:r w:rsidR="009812BC" w:rsidRPr="009812BC">
        <w:rPr>
          <w:b/>
          <w:color w:val="FF5200" w:themeColor="accent2"/>
          <w:sz w:val="36"/>
          <w:szCs w:val="36"/>
        </w:rPr>
        <w:t xml:space="preserve">Údržba programu </w:t>
      </w:r>
      <w:proofErr w:type="spellStart"/>
      <w:r w:rsidR="009812BC" w:rsidRPr="009812BC">
        <w:rPr>
          <w:b/>
          <w:color w:val="FF5200" w:themeColor="accent2"/>
          <w:sz w:val="36"/>
          <w:szCs w:val="36"/>
        </w:rPr>
        <w:t>AuditPro</w:t>
      </w:r>
      <w:proofErr w:type="spellEnd"/>
      <w:r w:rsidR="0031280B" w:rsidRPr="009812BC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9812B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9812BC" w:rsidRPr="009812B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106520/2026-SŽ-GŘ-O25</w:t>
      </w:r>
      <w:r w:rsidR="000128D4" w:rsidRPr="00E6656A">
        <w:rPr>
          <w:rFonts w:eastAsia="Times New Roman" w:cs="Times New Roman"/>
          <w:b/>
          <w:color w:val="FF5200" w:themeColor="accent2"/>
          <w:sz w:val="36"/>
          <w:szCs w:val="36"/>
          <w:highlight w:val="yellow"/>
          <w:lang w:eastAsia="cs-CZ"/>
        </w:rPr>
        <w:t xml:space="preserve"> 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019374D" w14:textId="08A668CA" w:rsidR="004B12EA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3026500" w:history="1">
            <w:r w:rsidR="004B12EA" w:rsidRPr="00D10525">
              <w:rPr>
                <w:rStyle w:val="Hypertextovodkaz"/>
                <w:noProof/>
              </w:rPr>
              <w:t>Kapitola 1.</w:t>
            </w:r>
            <w:r w:rsidR="004B12EA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B12EA" w:rsidRPr="00D10525">
              <w:rPr>
                <w:rStyle w:val="Hypertextovodkaz"/>
                <w:noProof/>
              </w:rPr>
              <w:t>Základní údaje k nabídce</w:t>
            </w:r>
            <w:r w:rsidR="004B12EA">
              <w:rPr>
                <w:noProof/>
                <w:webHidden/>
              </w:rPr>
              <w:tab/>
            </w:r>
            <w:r w:rsidR="004B12EA">
              <w:rPr>
                <w:noProof/>
                <w:webHidden/>
              </w:rPr>
              <w:fldChar w:fldCharType="begin"/>
            </w:r>
            <w:r w:rsidR="004B12EA">
              <w:rPr>
                <w:noProof/>
                <w:webHidden/>
              </w:rPr>
              <w:instrText xml:space="preserve"> PAGEREF _Toc233026500 \h </w:instrText>
            </w:r>
            <w:r w:rsidR="004B12EA">
              <w:rPr>
                <w:noProof/>
                <w:webHidden/>
              </w:rPr>
            </w:r>
            <w:r w:rsidR="004B12EA"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2</w:t>
            </w:r>
            <w:r w:rsidR="004B12EA">
              <w:rPr>
                <w:noProof/>
                <w:webHidden/>
              </w:rPr>
              <w:fldChar w:fldCharType="end"/>
            </w:r>
          </w:hyperlink>
        </w:p>
        <w:p w14:paraId="426B6B7A" w14:textId="193A3BE3" w:rsidR="004B12EA" w:rsidRDefault="004B12E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26501" w:history="1">
            <w:r w:rsidRPr="00D1052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052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_Toc233026501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6ED61" w14:textId="3F101564" w:rsidR="004B12EA" w:rsidRDefault="004B12E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26502" w:history="1">
            <w:r w:rsidRPr="00D1052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052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D75B5" w14:textId="2385C4C3" w:rsidR="004B12EA" w:rsidRDefault="004B12E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26503" w:history="1">
            <w:r w:rsidRPr="00D1052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052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987EF" w14:textId="16277D4E" w:rsidR="004B12EA" w:rsidRDefault="004B12E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26504" w:history="1">
            <w:r w:rsidRPr="00D1052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052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_Toc233026504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093DF" w14:textId="624BCA7D" w:rsidR="004B12EA" w:rsidRDefault="004B12E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026505" w:history="1">
            <w:r w:rsidRPr="00D1052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0525">
              <w:rPr>
                <w:rStyle w:val="Hypertextovodkaz"/>
                <w:noProof/>
              </w:rPr>
              <w:t>Čestné</w:t>
            </w:r>
            <w:r w:rsidRPr="00D1052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_Toc233026505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35B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145A6C2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302650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62C81125" w14:textId="77777777" w:rsidR="00B839A1" w:rsidRDefault="00B839A1" w:rsidP="00471B29">
      <w:pPr>
        <w:pStyle w:val="Identifikace"/>
      </w:pPr>
      <w:r w:rsidRPr="00B839A1">
        <w:t xml:space="preserve">Dlážděná 1003/7, Nové Město, 110 00 Praha 1 </w:t>
      </w:r>
    </w:p>
    <w:p w14:paraId="41054DEC" w14:textId="1398AA40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14AD8C66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321ACA">
        <w:t xml:space="preserve">jako </w:t>
      </w:r>
      <w:r w:rsidR="000128D4" w:rsidRPr="00321ACA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47C41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47C41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3026501"/>
      <w:r>
        <w:lastRenderedPageBreak/>
        <w:t>Ceník</w:t>
      </w:r>
      <w:bookmarkEnd w:id="1"/>
    </w:p>
    <w:p w14:paraId="3E5E9B0F" w14:textId="7E2668C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</w:t>
      </w:r>
      <w:r w:rsidRPr="00321ACA">
        <w:rPr>
          <w:rStyle w:val="Siln"/>
          <w:b w:val="0"/>
          <w:bCs w:val="0"/>
        </w:rPr>
        <w:t xml:space="preserve">celkové nabídkové ceny bude účastníkem vyplněna příloha č. </w:t>
      </w:r>
      <w:r w:rsidR="001E0266" w:rsidRPr="00321ACA">
        <w:rPr>
          <w:rStyle w:val="Siln"/>
          <w:b w:val="0"/>
          <w:bCs w:val="0"/>
        </w:rPr>
        <w:t>2</w:t>
      </w:r>
      <w:r w:rsidRPr="00321ACA">
        <w:rPr>
          <w:rStyle w:val="Siln"/>
          <w:b w:val="0"/>
          <w:bCs w:val="0"/>
        </w:rPr>
        <w:t xml:space="preserve"> (</w:t>
      </w:r>
      <w:r w:rsidRPr="00321ACA">
        <w:rPr>
          <w:rStyle w:val="Siln"/>
          <w:b w:val="0"/>
          <w:bCs w:val="0"/>
          <w:i/>
          <w:iCs/>
        </w:rPr>
        <w:t xml:space="preserve">budoucí příloha č. </w:t>
      </w:r>
      <w:r w:rsidR="00321ACA" w:rsidRPr="00321ACA">
        <w:rPr>
          <w:rStyle w:val="Siln"/>
          <w:b w:val="0"/>
          <w:bCs w:val="0"/>
          <w:i/>
          <w:iCs/>
        </w:rPr>
        <w:t>2</w:t>
      </w:r>
      <w:r w:rsidRPr="00321ACA">
        <w:rPr>
          <w:rStyle w:val="Siln"/>
          <w:b w:val="0"/>
          <w:bCs w:val="0"/>
          <w:i/>
          <w:iCs/>
        </w:rPr>
        <w:t xml:space="preserve"> Závazného vzoru smlouvy</w:t>
      </w:r>
      <w:r w:rsidRPr="00321ACA">
        <w:rPr>
          <w:rStyle w:val="Siln"/>
          <w:b w:val="0"/>
          <w:bCs w:val="0"/>
        </w:rPr>
        <w:t>) Výzvy</w:t>
      </w:r>
      <w:r w:rsidRPr="002072A0">
        <w:rPr>
          <w:rStyle w:val="Siln"/>
          <w:b w:val="0"/>
          <w:bCs w:val="0"/>
        </w:rPr>
        <w:t xml:space="preserve">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302650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302650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302650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302650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19C84705" w14:textId="48D507E5" w:rsidR="003D1A0A" w:rsidRDefault="003D1A0A" w:rsidP="003D1A0A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335954C6" w14:textId="77777777" w:rsidR="003D1A0A" w:rsidRPr="00B87D91" w:rsidRDefault="003D1A0A" w:rsidP="003D1A0A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515EE20" w14:textId="77777777" w:rsidR="003D1A0A" w:rsidRDefault="003D1A0A" w:rsidP="003D1A0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4CD82932" w14:textId="355CEBF6" w:rsidR="000B5E1C" w:rsidRDefault="000B5E1C">
      <w:pPr>
        <w:rPr>
          <w:rFonts w:eastAsia="Times New Roman" w:cs="Times New Roman"/>
          <w:lang w:eastAsia="cs-CZ"/>
        </w:rPr>
      </w:pPr>
    </w:p>
    <w:sectPr w:rsidR="000B5E1C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0758D" w14:textId="77777777" w:rsidR="00147C41" w:rsidRDefault="00147C41" w:rsidP="00962258">
      <w:pPr>
        <w:spacing w:after="0" w:line="240" w:lineRule="auto"/>
      </w:pPr>
      <w:r>
        <w:separator/>
      </w:r>
    </w:p>
  </w:endnote>
  <w:endnote w:type="continuationSeparator" w:id="0">
    <w:p w14:paraId="07475D5A" w14:textId="77777777" w:rsidR="00147C41" w:rsidRDefault="00147C4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D0DA" w14:textId="77777777" w:rsidR="00147C41" w:rsidRDefault="00147C41" w:rsidP="00962258">
      <w:pPr>
        <w:spacing w:after="0" w:line="240" w:lineRule="auto"/>
      </w:pPr>
      <w:r>
        <w:separator/>
      </w:r>
    </w:p>
  </w:footnote>
  <w:footnote w:type="continuationSeparator" w:id="0">
    <w:p w14:paraId="687297FC" w14:textId="77777777" w:rsidR="00147C41" w:rsidRDefault="00147C41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1A82"/>
    <w:rsid w:val="000F7070"/>
    <w:rsid w:val="0010693F"/>
    <w:rsid w:val="00114472"/>
    <w:rsid w:val="00130210"/>
    <w:rsid w:val="00147C41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35B0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ACA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D1A0A"/>
    <w:rsid w:val="003D5041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12EA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3994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55C23"/>
    <w:rsid w:val="0076286B"/>
    <w:rsid w:val="00766846"/>
    <w:rsid w:val="00766CCD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12BC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39A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A5F51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1144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Pluhařová Lenka</cp:lastModifiedBy>
  <cp:revision>69</cp:revision>
  <cp:lastPrinted>2023-10-05T09:40:00Z</cp:lastPrinted>
  <dcterms:created xsi:type="dcterms:W3CDTF">2023-08-21T11:49:00Z</dcterms:created>
  <dcterms:modified xsi:type="dcterms:W3CDTF">2026-06-22T11:14:00Z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